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63C413BE" w14:textId="74364EFD" w:rsidR="00E20976" w:rsidRPr="00E20976" w:rsidRDefault="008B1A2C" w:rsidP="00E20976">
      <w:pPr>
        <w:pStyle w:val="Obsah2"/>
        <w:tabs>
          <w:tab w:val="left" w:pos="1320"/>
          <w:tab w:val="right" w:leader="dot" w:pos="8692"/>
        </w:tabs>
        <w:rPr>
          <w:rFonts w:eastAsia="Times New Roman" w:cs="Times New Roman"/>
          <w:b/>
          <w:color w:val="FF5200" w:themeColor="accent2"/>
          <w:sz w:val="36"/>
          <w:szCs w:val="36"/>
          <w:highlight w:val="yellow"/>
          <w:lang w:eastAsia="cs-CZ"/>
        </w:rPr>
      </w:pPr>
      <w:r w:rsidRPr="00723ADB">
        <w:rPr>
          <w:b/>
          <w:color w:val="FF5200" w:themeColor="accent2"/>
          <w:sz w:val="36"/>
          <w:szCs w:val="36"/>
        </w:rPr>
        <w:t>Krycí list nabídky</w:t>
      </w:r>
      <w:r w:rsidR="0031280B" w:rsidRPr="00723ADB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723ADB" w:rsidRPr="00723ADB">
        <w:rPr>
          <w:b/>
          <w:color w:val="FF5200" w:themeColor="accent2"/>
          <w:sz w:val="36"/>
          <w:szCs w:val="36"/>
        </w:rPr>
        <w:t>Dodávka pásové plošiny včetně příslušenství pro OŘ UNL 2026</w:t>
      </w:r>
      <w:r w:rsidR="0031280B" w:rsidRPr="00723ADB">
        <w:rPr>
          <w:b/>
          <w:color w:val="FF5200" w:themeColor="accent2"/>
          <w:sz w:val="36"/>
          <w:szCs w:val="36"/>
        </w:rPr>
        <w:t>“</w:t>
      </w:r>
      <w:r w:rsidR="000128D4" w:rsidRPr="00723ADB">
        <w:rPr>
          <w:b/>
          <w:color w:val="FF5200" w:themeColor="accent2"/>
          <w:sz w:val="36"/>
          <w:szCs w:val="36"/>
        </w:rPr>
        <w:t xml:space="preserve"> vedené</w:t>
      </w:r>
      <w:r w:rsidR="000128D4" w:rsidRPr="00B87D91">
        <w:rPr>
          <w:b/>
          <w:color w:val="FF5200" w:themeColor="accent2"/>
          <w:sz w:val="36"/>
          <w:szCs w:val="36"/>
        </w:rPr>
        <w:t xml:space="preserve"> </w:t>
      </w:r>
      <w:r w:rsidR="000128D4" w:rsidRPr="00E20976">
        <w:rPr>
          <w:b/>
          <w:color w:val="FF5200" w:themeColor="accent2"/>
          <w:sz w:val="36"/>
          <w:szCs w:val="36"/>
        </w:rPr>
        <w:t xml:space="preserve">pod </w:t>
      </w:r>
      <w:r w:rsidR="000128D4" w:rsidRPr="00E2097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0976" w:rsidRPr="00E2097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141606/2026-SŽ-GŘ-O15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426CD214" w:rsidR="00633D9C" w:rsidRDefault="00A93A74" w:rsidP="00E20976">
          <w:r>
            <w:t>Obsah</w:t>
          </w:r>
        </w:p>
        <w:p w14:paraId="5B0BE263" w14:textId="6BBC17EA" w:rsidR="005B4834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8203792" w:history="1">
            <w:r w:rsidR="005B4834" w:rsidRPr="0037554E">
              <w:rPr>
                <w:rStyle w:val="Hypertextovodkaz"/>
                <w:noProof/>
              </w:rPr>
              <w:t>Kapitola 1.</w:t>
            </w:r>
            <w:r w:rsidR="005B483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5B4834" w:rsidRPr="0037554E">
              <w:rPr>
                <w:rStyle w:val="Hypertextovodkaz"/>
                <w:noProof/>
              </w:rPr>
              <w:t>Základní údaje k nabídce</w:t>
            </w:r>
            <w:r w:rsidR="005B4834">
              <w:rPr>
                <w:noProof/>
                <w:webHidden/>
              </w:rPr>
              <w:tab/>
            </w:r>
            <w:r w:rsidR="005B4834">
              <w:rPr>
                <w:noProof/>
                <w:webHidden/>
              </w:rPr>
              <w:fldChar w:fldCharType="begin"/>
            </w:r>
            <w:r w:rsidR="005B4834">
              <w:rPr>
                <w:noProof/>
                <w:webHidden/>
              </w:rPr>
              <w:instrText xml:space="preserve"> PAGEREF _Toc238203792 \h </w:instrText>
            </w:r>
            <w:r w:rsidR="005B4834">
              <w:rPr>
                <w:noProof/>
                <w:webHidden/>
              </w:rPr>
            </w:r>
            <w:r w:rsidR="005B4834"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2</w:t>
            </w:r>
            <w:r w:rsidR="005B4834">
              <w:rPr>
                <w:noProof/>
                <w:webHidden/>
              </w:rPr>
              <w:fldChar w:fldCharType="end"/>
            </w:r>
          </w:hyperlink>
        </w:p>
        <w:p w14:paraId="71F8D5DD" w14:textId="4C04B690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3" w:history="1">
            <w:r w:rsidRPr="0037554E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180AF" w14:textId="23882079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4" w:history="1">
            <w:r w:rsidRPr="0037554E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2AE16" w14:textId="7BEA5F48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5" w:history="1">
            <w:r w:rsidRPr="0037554E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D6D36" w14:textId="68DD01CC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6" w:history="1">
            <w:r w:rsidRPr="0037554E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3AE1F" w14:textId="264F6846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7" w:history="1">
            <w:r w:rsidRPr="0037554E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CBBEB2" w14:textId="3C2FEC77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8" w:history="1">
            <w:r w:rsidRPr="0037554E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F6790" w14:textId="6641D385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799" w:history="1">
            <w:r w:rsidRPr="0037554E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</w:t>
            </w:r>
            <w:r w:rsidRPr="0037554E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4E24B" w14:textId="5940D0CD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800" w:history="1">
            <w:r w:rsidRPr="0037554E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</w:t>
            </w:r>
            <w:r w:rsidRPr="0037554E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A2F10" w14:textId="2FD386C7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801" w:history="1">
            <w:r w:rsidRPr="0037554E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C4E29" w14:textId="33A3B133" w:rsidR="005B4834" w:rsidRDefault="005B483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203802" w:history="1">
            <w:r w:rsidRPr="0037554E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7554E">
              <w:rPr>
                <w:rStyle w:val="Hypertextovodkaz"/>
                <w:noProof/>
              </w:rPr>
              <w:t>Čestné</w:t>
            </w:r>
            <w:r w:rsidRPr="0037554E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_Toc238203802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097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25BF2A1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238203792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53BA9EE3" w:rsidR="00EA444A" w:rsidRDefault="00EA444A" w:rsidP="005006E0">
      <w:pPr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 xml:space="preserve">Zastoupená </w:t>
      </w:r>
      <w:r w:rsidR="005006E0" w:rsidRPr="00EF39FB">
        <w:t xml:space="preserve">Ing. Martinem Kašparem, ředitelem organizační jednotky, na základě pověření </w:t>
      </w:r>
      <w:r w:rsidR="005006E0">
        <w:t xml:space="preserve">č. </w:t>
      </w:r>
      <w:r w:rsidR="007C4F71">
        <w:t>2652</w:t>
      </w:r>
      <w:r w:rsidR="005006E0">
        <w:t xml:space="preserve"> ze dne </w:t>
      </w:r>
      <w:r w:rsidR="007C4F71">
        <w:t>22.02.2019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21B190DF" w:rsidR="008B1A2C" w:rsidRPr="00E178A5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E178A5">
        <w:rPr>
          <w:rFonts w:eastAsia="Times New Roman" w:cs="Times New Roman"/>
          <w:iCs/>
          <w:highlight w:val="green"/>
          <w:lang w:eastAsia="cs-CZ"/>
        </w:rPr>
        <w:t>jméno osoby/název firmy</w:t>
      </w:r>
      <w:r w:rsidR="00E178A5">
        <w:rPr>
          <w:rFonts w:eastAsia="Times New Roman" w:cs="Times New Roman"/>
          <w:iCs/>
          <w:highlight w:val="green"/>
          <w:lang w:eastAsia="cs-CZ"/>
        </w:rPr>
        <w:t>:</w:t>
      </w:r>
    </w:p>
    <w:p w14:paraId="7DF6B56F" w14:textId="77777777" w:rsidR="008B1A2C" w:rsidRPr="00E178A5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highlight w:val="yellow"/>
          <w:lang w:eastAsia="cs-CZ"/>
        </w:rPr>
      </w:pPr>
      <w:r w:rsidRPr="00E178A5">
        <w:rPr>
          <w:rFonts w:eastAsia="Times New Roman" w:cs="Times New Roman"/>
          <w:iCs/>
          <w:lang w:eastAsia="cs-CZ"/>
        </w:rPr>
        <w:tab/>
      </w:r>
      <w:r w:rsidRPr="00E178A5">
        <w:rPr>
          <w:rFonts w:eastAsia="Times New Roman" w:cs="Times New Roman"/>
          <w:iCs/>
          <w:lang w:eastAsia="cs-CZ"/>
        </w:rPr>
        <w:tab/>
      </w:r>
      <w:r w:rsidRPr="00E178A5">
        <w:rPr>
          <w:rFonts w:eastAsia="Times New Roman" w:cs="Times New Roman"/>
          <w:iCs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E178A5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E178A5">
        <w:rPr>
          <w:rFonts w:eastAsia="Times New Roman" w:cs="Times New Roman"/>
          <w:iCs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040762E2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 xml:space="preserve">Výzvy k podání </w:t>
      </w:r>
      <w:r w:rsidRPr="00723ADB">
        <w:t>nabíd</w:t>
      </w:r>
      <w:r w:rsidR="004C76E9" w:rsidRPr="00723ADB">
        <w:t>ky</w:t>
      </w:r>
      <w:r w:rsidRPr="00723ADB">
        <w:t xml:space="preserve"> na veřejnou zakázku zadávanou</w:t>
      </w:r>
      <w:r w:rsidR="004C76E9" w:rsidRPr="00723ADB">
        <w:t xml:space="preserve"> jako </w:t>
      </w:r>
      <w:r w:rsidR="000128D4" w:rsidRPr="00723ADB">
        <w:rPr>
          <w:rFonts w:eastAsia="Times New Roman" w:cs="Times New Roman"/>
          <w:lang w:eastAsia="cs-CZ"/>
        </w:rPr>
        <w:t>podlimitní sektorovou veřejnou zakázku</w:t>
      </w:r>
      <w:r w:rsidRPr="00723ADB">
        <w:t>, jsou pravdivé</w:t>
      </w:r>
      <w:r w:rsidR="009771C9" w:rsidRPr="00723ADB">
        <w:t>, úplné a odpovídají skutečnosti</w:t>
      </w:r>
      <w:r w:rsidRPr="00723ADB">
        <w:t>. Účastník si je vědom důsledků záměrného uvedení nepravdivých</w:t>
      </w:r>
      <w:r>
        <w:t xml:space="preserve">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26614D48" w14:textId="77777777" w:rsidR="005006E0" w:rsidRPr="00EF39FB" w:rsidRDefault="005006E0" w:rsidP="005006E0">
      <w:r w:rsidRPr="00EF39FB">
        <w:t>Celková nabídková cena v Kč bez DPH</w:t>
      </w:r>
      <w:r>
        <w:t>:</w:t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7DDE883D" w14:textId="77777777" w:rsidR="005006E0" w:rsidRPr="00EF39FB" w:rsidRDefault="005006E0" w:rsidP="005006E0">
      <w:r w:rsidRPr="00EF39FB">
        <w:t>celkem DPH:</w:t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5D1D7821" w14:textId="77777777" w:rsidR="005006E0" w:rsidRPr="00EF39FB" w:rsidRDefault="005006E0" w:rsidP="005006E0">
      <w:pPr>
        <w:rPr>
          <w:highlight w:val="yellow"/>
        </w:rPr>
      </w:pPr>
      <w:r w:rsidRPr="00EF39FB">
        <w:t>Celková nabídková cena v Kč včetně DPH:</w:t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6F6C0D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6F6C0D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238203793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23820379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238203795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238203796"/>
      <w:r w:rsidRPr="00E85D44">
        <w:lastRenderedPageBreak/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26C5D37B" w14:textId="77777777" w:rsidR="00723ADB" w:rsidRDefault="00723ADB" w:rsidP="00E85D44">
      <w:pPr>
        <w:spacing w:after="0" w:line="240" w:lineRule="auto"/>
        <w:rPr>
          <w:rFonts w:eastAsia="Times New Roman" w:cs="Times New Roman"/>
          <w:lang w:eastAsia="cs-CZ"/>
        </w:rPr>
      </w:pPr>
      <w:r w:rsidRPr="00723ADB">
        <w:rPr>
          <w:rFonts w:eastAsia="Times New Roman" w:cs="Times New Roman"/>
          <w:lang w:eastAsia="cs-CZ"/>
        </w:rPr>
        <w:t>Zadavatel nepožaduje.</w:t>
      </w:r>
    </w:p>
    <w:p w14:paraId="00C14D79" w14:textId="77777777" w:rsidR="00723ADB" w:rsidRDefault="00723ADB" w:rsidP="00E85D44">
      <w:pPr>
        <w:spacing w:after="0" w:line="240" w:lineRule="auto"/>
        <w:rPr>
          <w:rFonts w:eastAsia="Times New Roman" w:cs="Times New Roman"/>
          <w:lang w:eastAsia="cs-CZ"/>
        </w:rPr>
      </w:pPr>
    </w:p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238203797"/>
      <w:r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1E19F2C" w14:textId="77777777" w:rsidR="00723ADB" w:rsidRDefault="00723ADB" w:rsidP="00F44645">
      <w:pPr>
        <w:spacing w:after="0" w:line="240" w:lineRule="auto"/>
        <w:rPr>
          <w:rFonts w:eastAsia="Times New Roman" w:cs="Times New Roman"/>
          <w:lang w:eastAsia="cs-CZ"/>
        </w:rPr>
      </w:pPr>
      <w:r w:rsidRPr="00723ADB">
        <w:rPr>
          <w:rFonts w:eastAsia="Times New Roman" w:cs="Times New Roman"/>
          <w:lang w:eastAsia="cs-CZ"/>
        </w:rPr>
        <w:t>Zadavatel nepožaduje.</w:t>
      </w:r>
    </w:p>
    <w:p w14:paraId="25AA11C4" w14:textId="620A9618" w:rsidR="00723ADB" w:rsidRDefault="00723ADB" w:rsidP="00723AD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 </w:t>
      </w:r>
    </w:p>
    <w:p w14:paraId="32A27CB1" w14:textId="476F262D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238203798"/>
      <w:r w:rsidRPr="000128D4">
        <w:lastRenderedPageBreak/>
        <w:t>Čestné prohlášení o ekonomické kvalifikaci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5BA77E62" w14:textId="77777777" w:rsidR="00723ADB" w:rsidRDefault="00723ADB" w:rsidP="000128D4">
      <w:pPr>
        <w:spacing w:line="240" w:lineRule="auto"/>
        <w:rPr>
          <w:rFonts w:eastAsia="Times New Roman" w:cs="Times New Roman"/>
          <w:lang w:eastAsia="cs-CZ"/>
        </w:rPr>
      </w:pPr>
      <w:r w:rsidRPr="00723ADB">
        <w:rPr>
          <w:rFonts w:eastAsia="Times New Roman" w:cs="Times New Roman"/>
          <w:lang w:eastAsia="cs-CZ"/>
        </w:rPr>
        <w:t>Zadavatel nepožaduje.</w:t>
      </w:r>
    </w:p>
    <w:p w14:paraId="7FAA3B71" w14:textId="0D7849F5" w:rsidR="000128D4" w:rsidRDefault="000128D4" w:rsidP="000128D4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40B768D1" w14:textId="77777777" w:rsidR="000128D4" w:rsidRDefault="000128D4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238203799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8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9" w:name="_Toc115422087"/>
      <w:bookmarkStart w:id="10" w:name="_Toc238203800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9"/>
      <w:bookmarkEnd w:id="10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3BB5B334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723ADB" w:rsidRPr="00723ADB">
        <w:rPr>
          <w:rFonts w:ascii="Verdana" w:hAnsi="Verdana"/>
          <w:b/>
          <w:bCs/>
        </w:rPr>
        <w:t>Dodávka pásové plošiny včetně příslušenství pro OŘ UNL 2026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6CAAD6B4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723ADB" w:rsidRPr="00723ADB">
        <w:rPr>
          <w:rFonts w:ascii="Verdana" w:hAnsi="Verdana"/>
          <w:b/>
          <w:bCs/>
        </w:rPr>
        <w:t>Dodávka pásové plošiny včetně příslušenství pro OŘ UNL 2026</w:t>
      </w:r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0741E94B" w14:textId="069F8790" w:rsidR="000F5766" w:rsidRDefault="000F5766" w:rsidP="002126E7">
      <w:pPr>
        <w:rPr>
          <w:lang w:eastAsia="cs-CZ"/>
        </w:rPr>
      </w:pPr>
    </w:p>
    <w:p w14:paraId="31206453" w14:textId="3401D6AF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2" w:name="_Toc238203801"/>
      <w:r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2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1E7CC804" w14:textId="77777777" w:rsidR="005D2C50" w:rsidRDefault="005D2C50" w:rsidP="00CB377A">
      <w:pPr>
        <w:jc w:val="both"/>
        <w:rPr>
          <w:rFonts w:ascii="Verdana" w:hAnsi="Verdana"/>
        </w:rPr>
      </w:pPr>
      <w:r w:rsidRPr="005D2C50">
        <w:rPr>
          <w:rFonts w:ascii="Verdana" w:hAnsi="Verdana"/>
        </w:rPr>
        <w:t>Zadavatel nepožaduje.</w:t>
      </w:r>
    </w:p>
    <w:p w14:paraId="189AE005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22FE69B7" w:rsidR="00CB377A" w:rsidRDefault="00CB377A" w:rsidP="002126E7">
      <w:pPr>
        <w:rPr>
          <w:lang w:eastAsia="cs-CZ"/>
        </w:rPr>
      </w:pPr>
    </w:p>
    <w:p w14:paraId="152A5EBC" w14:textId="62D694A6" w:rsidR="00CB377A" w:rsidRDefault="00CB377A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381F1858" w14:textId="77777777" w:rsidR="005D2C50" w:rsidRDefault="005D2C50" w:rsidP="002126E7">
      <w:pPr>
        <w:rPr>
          <w:lang w:eastAsia="cs-CZ"/>
        </w:rPr>
      </w:pPr>
    </w:p>
    <w:p w14:paraId="3DE25654" w14:textId="77777777" w:rsidR="005D2C50" w:rsidRDefault="005D2C50" w:rsidP="002126E7">
      <w:pPr>
        <w:rPr>
          <w:lang w:eastAsia="cs-CZ"/>
        </w:rPr>
      </w:pPr>
    </w:p>
    <w:p w14:paraId="1456C8CB" w14:textId="77777777" w:rsidR="005D2C50" w:rsidRDefault="005D2C50" w:rsidP="002126E7">
      <w:pPr>
        <w:rPr>
          <w:lang w:eastAsia="cs-CZ"/>
        </w:rPr>
      </w:pPr>
    </w:p>
    <w:p w14:paraId="244F6E6C" w14:textId="77777777" w:rsidR="005D2C50" w:rsidRDefault="005D2C50" w:rsidP="002126E7">
      <w:pPr>
        <w:rPr>
          <w:lang w:eastAsia="cs-CZ"/>
        </w:rPr>
      </w:pPr>
    </w:p>
    <w:p w14:paraId="783E1ED8" w14:textId="77777777" w:rsidR="005D2C50" w:rsidRDefault="005D2C50" w:rsidP="002126E7">
      <w:pPr>
        <w:rPr>
          <w:lang w:eastAsia="cs-CZ"/>
        </w:rPr>
      </w:pPr>
    </w:p>
    <w:p w14:paraId="5D05B1B7" w14:textId="77777777" w:rsidR="005D2C50" w:rsidRDefault="005D2C50" w:rsidP="002126E7">
      <w:pPr>
        <w:rPr>
          <w:lang w:eastAsia="cs-CZ"/>
        </w:rPr>
      </w:pPr>
    </w:p>
    <w:p w14:paraId="42C1913E" w14:textId="77777777" w:rsidR="005D2C50" w:rsidRDefault="005D2C50" w:rsidP="002126E7">
      <w:pPr>
        <w:rPr>
          <w:lang w:eastAsia="cs-CZ"/>
        </w:rPr>
      </w:pPr>
    </w:p>
    <w:p w14:paraId="3E7F97B2" w14:textId="77777777" w:rsidR="005D2C50" w:rsidRDefault="005D2C50" w:rsidP="002126E7">
      <w:pPr>
        <w:rPr>
          <w:lang w:eastAsia="cs-CZ"/>
        </w:rPr>
      </w:pPr>
    </w:p>
    <w:p w14:paraId="44811E1A" w14:textId="77777777" w:rsidR="005D2C50" w:rsidRDefault="005D2C50" w:rsidP="002126E7">
      <w:pPr>
        <w:rPr>
          <w:lang w:eastAsia="cs-CZ"/>
        </w:rPr>
      </w:pPr>
    </w:p>
    <w:p w14:paraId="6DCB13A2" w14:textId="77777777" w:rsidR="005D2C50" w:rsidRDefault="005D2C50" w:rsidP="002126E7">
      <w:pPr>
        <w:rPr>
          <w:lang w:eastAsia="cs-CZ"/>
        </w:rPr>
      </w:pPr>
    </w:p>
    <w:p w14:paraId="4D54EF93" w14:textId="77777777" w:rsidR="005D2C50" w:rsidRDefault="005D2C50" w:rsidP="002126E7">
      <w:pPr>
        <w:rPr>
          <w:lang w:eastAsia="cs-CZ"/>
        </w:rPr>
      </w:pPr>
    </w:p>
    <w:p w14:paraId="63AEC4A6" w14:textId="77777777" w:rsidR="005D2C50" w:rsidRDefault="005D2C50" w:rsidP="002126E7">
      <w:pPr>
        <w:rPr>
          <w:lang w:eastAsia="cs-CZ"/>
        </w:rPr>
      </w:pPr>
    </w:p>
    <w:p w14:paraId="18ECEC01" w14:textId="77777777" w:rsidR="005D2C50" w:rsidRDefault="005D2C50" w:rsidP="002126E7">
      <w:pPr>
        <w:rPr>
          <w:lang w:eastAsia="cs-CZ"/>
        </w:rPr>
      </w:pPr>
    </w:p>
    <w:p w14:paraId="67C50579" w14:textId="77777777" w:rsidR="005D2C50" w:rsidRDefault="005D2C50" w:rsidP="002126E7">
      <w:pPr>
        <w:rPr>
          <w:lang w:eastAsia="cs-CZ"/>
        </w:rPr>
      </w:pPr>
    </w:p>
    <w:p w14:paraId="3B6BF91D" w14:textId="77777777" w:rsidR="005D2C50" w:rsidRDefault="005D2C50" w:rsidP="002126E7">
      <w:pPr>
        <w:rPr>
          <w:lang w:eastAsia="cs-CZ"/>
        </w:rPr>
      </w:pPr>
    </w:p>
    <w:p w14:paraId="6BE5BC6F" w14:textId="63AFED66" w:rsidR="00CB377A" w:rsidRDefault="00CB377A" w:rsidP="002126E7">
      <w:pPr>
        <w:rPr>
          <w:lang w:eastAsia="cs-CZ"/>
        </w:rPr>
      </w:pP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238203802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78713584" w14:textId="77777777" w:rsidR="005D2C50" w:rsidRDefault="005D2C50" w:rsidP="006827CF">
      <w:pPr>
        <w:jc w:val="both"/>
        <w:rPr>
          <w:rFonts w:ascii="Verdana" w:hAnsi="Verdana"/>
        </w:rPr>
      </w:pPr>
      <w:r w:rsidRPr="005D2C50">
        <w:rPr>
          <w:rFonts w:ascii="Verdana" w:hAnsi="Verdana"/>
        </w:rPr>
        <w:t>Zadavatel nepožaduje.</w:t>
      </w:r>
    </w:p>
    <w:p w14:paraId="02756420" w14:textId="421C3432" w:rsidR="00F86FD9" w:rsidRDefault="00F86FD9" w:rsidP="002126E7">
      <w:pPr>
        <w:rPr>
          <w:lang w:eastAsia="cs-CZ"/>
        </w:rPr>
      </w:pPr>
    </w:p>
    <w:p w14:paraId="4F0B4871" w14:textId="7EE6EE90" w:rsidR="006827CF" w:rsidRDefault="006827CF" w:rsidP="002126E7">
      <w:pPr>
        <w:rPr>
          <w:lang w:eastAsia="cs-CZ"/>
        </w:rPr>
      </w:pPr>
    </w:p>
    <w:p w14:paraId="3E390814" w14:textId="2CF7B14C" w:rsidR="006827CF" w:rsidRDefault="006827CF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3B0281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82B9" w14:textId="77777777" w:rsidR="006F6C0D" w:rsidRDefault="006F6C0D" w:rsidP="00962258">
      <w:pPr>
        <w:spacing w:after="0" w:line="240" w:lineRule="auto"/>
      </w:pPr>
      <w:r>
        <w:separator/>
      </w:r>
    </w:p>
  </w:endnote>
  <w:endnote w:type="continuationSeparator" w:id="0">
    <w:p w14:paraId="37410FCA" w14:textId="77777777" w:rsidR="006F6C0D" w:rsidRDefault="006F6C0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9EADE" w14:textId="77777777" w:rsidR="006F6C0D" w:rsidRDefault="006F6C0D" w:rsidP="00962258">
      <w:pPr>
        <w:spacing w:after="0" w:line="240" w:lineRule="auto"/>
      </w:pPr>
      <w:r>
        <w:separator/>
      </w:r>
    </w:p>
  </w:footnote>
  <w:footnote w:type="continuationSeparator" w:id="0">
    <w:p w14:paraId="2084D805" w14:textId="77777777" w:rsidR="006F6C0D" w:rsidRDefault="006F6C0D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774C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3E5A"/>
    <w:rsid w:val="002B65F0"/>
    <w:rsid w:val="002C31BF"/>
    <w:rsid w:val="002D08B1"/>
    <w:rsid w:val="002E0CD7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0281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006E0"/>
    <w:rsid w:val="0051019F"/>
    <w:rsid w:val="00511AB9"/>
    <w:rsid w:val="00523EA7"/>
    <w:rsid w:val="00553375"/>
    <w:rsid w:val="00557C28"/>
    <w:rsid w:val="005736B7"/>
    <w:rsid w:val="00575E5A"/>
    <w:rsid w:val="005B219F"/>
    <w:rsid w:val="005B4834"/>
    <w:rsid w:val="005D2C50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1CEE"/>
    <w:rsid w:val="006C2F26"/>
    <w:rsid w:val="006D7AFE"/>
    <w:rsid w:val="006E0578"/>
    <w:rsid w:val="006E314D"/>
    <w:rsid w:val="006E5C6C"/>
    <w:rsid w:val="006E73DC"/>
    <w:rsid w:val="006F3330"/>
    <w:rsid w:val="006F6C0D"/>
    <w:rsid w:val="00710723"/>
    <w:rsid w:val="007116AD"/>
    <w:rsid w:val="00723ADB"/>
    <w:rsid w:val="00723ED1"/>
    <w:rsid w:val="00743525"/>
    <w:rsid w:val="0076286B"/>
    <w:rsid w:val="00766846"/>
    <w:rsid w:val="0077673A"/>
    <w:rsid w:val="00784411"/>
    <w:rsid w:val="007846E1"/>
    <w:rsid w:val="00787054"/>
    <w:rsid w:val="007B570C"/>
    <w:rsid w:val="007B6D10"/>
    <w:rsid w:val="007C0237"/>
    <w:rsid w:val="007C3297"/>
    <w:rsid w:val="007C4EE2"/>
    <w:rsid w:val="007C4F71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B358D"/>
    <w:rsid w:val="009C261E"/>
    <w:rsid w:val="009D3107"/>
    <w:rsid w:val="009D6D1B"/>
    <w:rsid w:val="009E07F4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87B78"/>
    <w:rsid w:val="00CB377A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178A5"/>
    <w:rsid w:val="00E20976"/>
    <w:rsid w:val="00E34137"/>
    <w:rsid w:val="00E34D19"/>
    <w:rsid w:val="00E36C4A"/>
    <w:rsid w:val="00E46950"/>
    <w:rsid w:val="00E85D44"/>
    <w:rsid w:val="00EA02CF"/>
    <w:rsid w:val="00EA444A"/>
    <w:rsid w:val="00EB104F"/>
    <w:rsid w:val="00EC18DE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2A4480"/>
    <w:rsid w:val="0042266B"/>
    <w:rsid w:val="00495FA0"/>
    <w:rsid w:val="005E17D6"/>
    <w:rsid w:val="006C1CEE"/>
    <w:rsid w:val="006C58E2"/>
    <w:rsid w:val="00702C56"/>
    <w:rsid w:val="00787054"/>
    <w:rsid w:val="00845CFC"/>
    <w:rsid w:val="00964FB4"/>
    <w:rsid w:val="009B2F31"/>
    <w:rsid w:val="00A04586"/>
    <w:rsid w:val="00AE45FC"/>
    <w:rsid w:val="00E9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12</Pages>
  <Words>1523</Words>
  <Characters>8992</Characters>
  <Application>Microsoft Office Word</Application>
  <DocSecurity>0</DocSecurity>
  <Lines>74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Křehlíková Lucie, Bc.</cp:lastModifiedBy>
  <cp:revision>23</cp:revision>
  <cp:lastPrinted>2017-11-28T17:18:00Z</cp:lastPrinted>
  <dcterms:created xsi:type="dcterms:W3CDTF">2023-03-01T08:18:00Z</dcterms:created>
  <dcterms:modified xsi:type="dcterms:W3CDTF">2026-08-24T07:27:00Z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